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4FAC5" w14:textId="46FE2F85" w:rsidR="006B2F86" w:rsidRDefault="00B92B3F" w:rsidP="00E71FC3">
      <w:pPr>
        <w:pStyle w:val="NoSpacing"/>
      </w:pPr>
      <w:r>
        <w:rPr>
          <w:u w:val="single"/>
        </w:rPr>
        <w:t>Margaret STIGHUL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14:paraId="2071E80C" w14:textId="4CDFC8F5" w:rsidR="00B92B3F" w:rsidRDefault="00B92B3F" w:rsidP="00E71FC3">
      <w:pPr>
        <w:pStyle w:val="NoSpacing"/>
      </w:pPr>
    </w:p>
    <w:p w14:paraId="402D4C79" w14:textId="24DBA642" w:rsidR="00B92B3F" w:rsidRDefault="00B92B3F" w:rsidP="00E71FC3">
      <w:pPr>
        <w:pStyle w:val="NoSpacing"/>
      </w:pPr>
    </w:p>
    <w:p w14:paraId="198605D3" w14:textId="1D390F3D" w:rsidR="00B92B3F" w:rsidRDefault="00B92B3F" w:rsidP="00E71FC3">
      <w:pPr>
        <w:pStyle w:val="NoSpacing"/>
      </w:pPr>
      <w:r>
        <w:t xml:space="preserve">Daughter of William </w:t>
      </w:r>
      <w:proofErr w:type="spellStart"/>
      <w:r>
        <w:t>Stighul</w:t>
      </w:r>
      <w:proofErr w:type="spellEnd"/>
      <w:r>
        <w:t xml:space="preserve"> of Devon.   (E.D.B. p.207)</w:t>
      </w:r>
    </w:p>
    <w:p w14:paraId="310A53DA" w14:textId="5FC441BA" w:rsidR="00B92B3F" w:rsidRDefault="00B92B3F" w:rsidP="00E71FC3">
      <w:pPr>
        <w:pStyle w:val="NoSpacing"/>
      </w:pPr>
      <w:r>
        <w:t xml:space="preserve">= Sir Walter </w:t>
      </w:r>
      <w:proofErr w:type="spellStart"/>
      <w:proofErr w:type="gramStart"/>
      <w:r>
        <w:t>Reynell</w:t>
      </w:r>
      <w:proofErr w:type="spellEnd"/>
      <w:r>
        <w:t>(</w:t>
      </w:r>
      <w:proofErr w:type="gramEnd"/>
      <w:r>
        <w:t>d.1476).   (ibid.)</w:t>
      </w:r>
    </w:p>
    <w:p w14:paraId="071A6480" w14:textId="022F570A" w:rsidR="00B92B3F" w:rsidRDefault="00B92B3F" w:rsidP="00E71FC3">
      <w:pPr>
        <w:pStyle w:val="NoSpacing"/>
      </w:pPr>
      <w:r>
        <w:t xml:space="preserve">Daughter:  Elinor(q.v.) = William </w:t>
      </w:r>
      <w:proofErr w:type="spellStart"/>
      <w:r>
        <w:t>Fowell</w:t>
      </w:r>
      <w:proofErr w:type="spellEnd"/>
      <w:r>
        <w:t>(q.v.).    (ibid.)</w:t>
      </w:r>
    </w:p>
    <w:p w14:paraId="6D2AC5DD" w14:textId="1CF5A813" w:rsidR="00B92B3F" w:rsidRDefault="00B92B3F" w:rsidP="00E71FC3">
      <w:pPr>
        <w:pStyle w:val="NoSpacing"/>
      </w:pPr>
    </w:p>
    <w:p w14:paraId="173DA3F7" w14:textId="32C80403" w:rsidR="00B92B3F" w:rsidRDefault="00B92B3F" w:rsidP="00E71FC3">
      <w:pPr>
        <w:pStyle w:val="NoSpacing"/>
      </w:pPr>
    </w:p>
    <w:p w14:paraId="3E4EB34B" w14:textId="54AB3A85" w:rsidR="00B92B3F" w:rsidRPr="00B92B3F" w:rsidRDefault="00B92B3F" w:rsidP="00E71FC3">
      <w:pPr>
        <w:pStyle w:val="NoSpacing"/>
      </w:pPr>
      <w:r>
        <w:t>19 May 2018</w:t>
      </w:r>
      <w:bookmarkStart w:id="0" w:name="_GoBack"/>
      <w:bookmarkEnd w:id="0"/>
    </w:p>
    <w:sectPr w:rsidR="00B92B3F" w:rsidRPr="00B92B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D6C66" w14:textId="77777777" w:rsidR="00B92B3F" w:rsidRDefault="00B92B3F" w:rsidP="00E71FC3">
      <w:pPr>
        <w:spacing w:after="0" w:line="240" w:lineRule="auto"/>
      </w:pPr>
      <w:r>
        <w:separator/>
      </w:r>
    </w:p>
  </w:endnote>
  <w:endnote w:type="continuationSeparator" w:id="0">
    <w:p w14:paraId="114F1D6A" w14:textId="77777777" w:rsidR="00B92B3F" w:rsidRDefault="00B92B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E42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53262" w14:textId="77777777" w:rsidR="00B92B3F" w:rsidRDefault="00B92B3F" w:rsidP="00E71FC3">
      <w:pPr>
        <w:spacing w:after="0" w:line="240" w:lineRule="auto"/>
      </w:pPr>
      <w:r>
        <w:separator/>
      </w:r>
    </w:p>
  </w:footnote>
  <w:footnote w:type="continuationSeparator" w:id="0">
    <w:p w14:paraId="234D801C" w14:textId="77777777" w:rsidR="00B92B3F" w:rsidRDefault="00B92B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3F"/>
    <w:rsid w:val="001A7C09"/>
    <w:rsid w:val="00577BD5"/>
    <w:rsid w:val="00656CBA"/>
    <w:rsid w:val="006A1F77"/>
    <w:rsid w:val="00733BE7"/>
    <w:rsid w:val="00AB52E8"/>
    <w:rsid w:val="00B16D3F"/>
    <w:rsid w:val="00B92B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7975B"/>
  <w15:chartTrackingRefBased/>
  <w15:docId w15:val="{07FB43B1-8D0F-491D-97CC-85B2A3E1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2018-05-19T19:52:00Z</dcterms:created>
  <dcterms:modified xsi:type="dcterms:W3CDTF">2018-05-19T19:55:00Z</dcterms:modified>
</cp:coreProperties>
</file>